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66" w:rsidRPr="00CD5E14" w:rsidRDefault="009879F6" w:rsidP="00E52423">
      <w:pPr>
        <w:spacing w:after="0" w:line="240" w:lineRule="auto"/>
        <w:jc w:val="right"/>
        <w:rPr>
          <w:rFonts w:ascii="Verdana" w:eastAsia="Times New Roman" w:hAnsi="Verdana"/>
          <w:sz w:val="16"/>
          <w:szCs w:val="18"/>
          <w:lang w:eastAsia="pl-PL"/>
        </w:rPr>
      </w:pPr>
      <w:r>
        <w:rPr>
          <w:rFonts w:ascii="Verdana" w:eastAsia="Times New Roman" w:hAnsi="Verdana"/>
          <w:sz w:val="16"/>
          <w:szCs w:val="18"/>
          <w:lang w:eastAsia="pl-PL"/>
        </w:rPr>
        <w:t xml:space="preserve"> </w:t>
      </w:r>
    </w:p>
    <w:p w:rsidR="00BC4D0D" w:rsidRDefault="00BC4D0D" w:rsidP="00BC4D0D">
      <w:pPr>
        <w:spacing w:after="0" w:line="240" w:lineRule="auto"/>
        <w:jc w:val="center"/>
        <w:rPr>
          <w:rFonts w:ascii="Verdana" w:eastAsia="Times New Roman" w:hAnsi="Verdana"/>
          <w:b/>
          <w:sz w:val="16"/>
          <w:szCs w:val="18"/>
          <w:lang w:eastAsia="pl-PL"/>
        </w:rPr>
      </w:pPr>
      <w:r w:rsidRPr="00AF3616">
        <w:rPr>
          <w:rFonts w:ascii="Verdana" w:eastAsia="Times New Roman" w:hAnsi="Verdana"/>
          <w:b/>
          <w:sz w:val="16"/>
          <w:szCs w:val="18"/>
          <w:lang w:eastAsia="pl-PL"/>
        </w:rPr>
        <w:t>WZÓR</w:t>
      </w:r>
    </w:p>
    <w:p w:rsidR="00206BB4" w:rsidRDefault="007C60BF" w:rsidP="00206BB4">
      <w:pPr>
        <w:spacing w:after="0"/>
        <w:jc w:val="right"/>
        <w:rPr>
          <w:rFonts w:ascii="Verdana" w:eastAsia="Times New Roman" w:hAnsi="Verdana"/>
          <w:sz w:val="16"/>
          <w:szCs w:val="18"/>
          <w:lang w:eastAsia="pl-PL"/>
        </w:rPr>
      </w:pPr>
      <w:r>
        <w:rPr>
          <w:rFonts w:ascii="Verdana" w:eastAsia="Times New Roman" w:hAnsi="Verdana"/>
          <w:b/>
          <w:sz w:val="16"/>
          <w:szCs w:val="18"/>
          <w:lang w:eastAsia="pl-PL"/>
        </w:rPr>
        <w:tab/>
      </w:r>
      <w:r>
        <w:rPr>
          <w:rFonts w:ascii="Verdana" w:eastAsia="Times New Roman" w:hAnsi="Verdana"/>
          <w:b/>
          <w:sz w:val="16"/>
          <w:szCs w:val="18"/>
          <w:lang w:eastAsia="pl-PL"/>
        </w:rPr>
        <w:tab/>
      </w:r>
      <w:r w:rsidR="00206BB4">
        <w:rPr>
          <w:rFonts w:ascii="Verdana" w:eastAsia="Times New Roman" w:hAnsi="Verdana"/>
          <w:sz w:val="16"/>
          <w:szCs w:val="18"/>
          <w:lang w:eastAsia="pl-PL"/>
        </w:rPr>
        <w:t xml:space="preserve">Załącznik </w:t>
      </w:r>
      <w:r w:rsidR="0018301C">
        <w:rPr>
          <w:rFonts w:ascii="Verdana" w:eastAsia="Times New Roman" w:hAnsi="Verdana"/>
          <w:sz w:val="16"/>
          <w:szCs w:val="18"/>
          <w:lang w:eastAsia="pl-PL"/>
        </w:rPr>
        <w:t>nr 8.9</w:t>
      </w:r>
      <w:r w:rsidR="0094493D">
        <w:rPr>
          <w:rFonts w:ascii="Verdana" w:eastAsia="Times New Roman" w:hAnsi="Verdana"/>
          <w:sz w:val="16"/>
          <w:szCs w:val="18"/>
          <w:lang w:eastAsia="pl-PL"/>
        </w:rPr>
        <w:t>c</w:t>
      </w:r>
    </w:p>
    <w:p w:rsidR="00206BB4" w:rsidRPr="00060C7A" w:rsidRDefault="00206BB4" w:rsidP="00206BB4">
      <w:pPr>
        <w:spacing w:after="0"/>
        <w:jc w:val="right"/>
        <w:rPr>
          <w:rFonts w:ascii="Verdana" w:eastAsia="Times New Roman" w:hAnsi="Verdana"/>
          <w:sz w:val="16"/>
          <w:szCs w:val="18"/>
          <w:lang w:eastAsia="pl-PL"/>
        </w:rPr>
      </w:pPr>
      <w:r>
        <w:rPr>
          <w:rFonts w:ascii="Verdana" w:eastAsia="Times New Roman" w:hAnsi="Verdana"/>
          <w:sz w:val="16"/>
          <w:szCs w:val="18"/>
          <w:lang w:eastAsia="pl-PL"/>
        </w:rPr>
        <w:t xml:space="preserve"> </w:t>
      </w:r>
    </w:p>
    <w:p w:rsidR="007C60BF" w:rsidRPr="007C60BF" w:rsidRDefault="007C60BF" w:rsidP="007C60BF">
      <w:pPr>
        <w:spacing w:after="0" w:line="240" w:lineRule="auto"/>
        <w:jc w:val="right"/>
        <w:rPr>
          <w:rFonts w:ascii="Verdana" w:eastAsia="Times New Roman" w:hAnsi="Verdana"/>
          <w:sz w:val="16"/>
          <w:szCs w:val="18"/>
          <w:lang w:eastAsia="pl-PL"/>
        </w:rPr>
      </w:pPr>
    </w:p>
    <w:p w:rsidR="00BC4D0D" w:rsidRDefault="00BC4D0D" w:rsidP="00BC4D0D">
      <w:pPr>
        <w:tabs>
          <w:tab w:val="right" w:pos="9072"/>
        </w:tabs>
        <w:spacing w:after="0" w:line="24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:rsidR="00BC4D0D" w:rsidRPr="006C4EAA" w:rsidRDefault="00BC4D0D" w:rsidP="00BC4D0D">
      <w:pPr>
        <w:tabs>
          <w:tab w:val="right" w:pos="9072"/>
        </w:tabs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4EAA">
        <w:rPr>
          <w:rFonts w:ascii="Verdana" w:eastAsia="Times New Roman" w:hAnsi="Verdana"/>
          <w:b/>
          <w:sz w:val="18"/>
          <w:szCs w:val="18"/>
          <w:lang w:eastAsia="pl-PL"/>
        </w:rPr>
        <w:t>Wzór inform</w:t>
      </w:r>
      <w:r w:rsidR="00F209E8">
        <w:rPr>
          <w:rFonts w:ascii="Verdana" w:eastAsia="Times New Roman" w:hAnsi="Verdana"/>
          <w:b/>
          <w:sz w:val="18"/>
          <w:szCs w:val="18"/>
          <w:lang w:eastAsia="pl-PL"/>
        </w:rPr>
        <w:t>a</w:t>
      </w:r>
      <w:r w:rsidRPr="006C4EAA">
        <w:rPr>
          <w:rFonts w:ascii="Verdana" w:eastAsia="Times New Roman" w:hAnsi="Verdana"/>
          <w:b/>
          <w:sz w:val="18"/>
          <w:szCs w:val="18"/>
          <w:lang w:eastAsia="pl-PL"/>
        </w:rPr>
        <w:t>c</w:t>
      </w:r>
      <w:r w:rsidR="00F209E8">
        <w:rPr>
          <w:rFonts w:ascii="Verdana" w:eastAsia="Times New Roman" w:hAnsi="Verdana"/>
          <w:b/>
          <w:sz w:val="18"/>
          <w:szCs w:val="18"/>
          <w:lang w:eastAsia="pl-PL"/>
        </w:rPr>
        <w:t>ji</w:t>
      </w:r>
      <w:r w:rsidRPr="006C4EAA">
        <w:rPr>
          <w:rFonts w:ascii="Verdana" w:eastAsia="Times New Roman" w:hAnsi="Verdana"/>
          <w:b/>
          <w:sz w:val="18"/>
          <w:szCs w:val="18"/>
          <w:lang w:eastAsia="pl-PL"/>
        </w:rPr>
        <w:t xml:space="preserve"> o wypłacie 85 % dofinansowania (środki z EFRR)</w:t>
      </w:r>
    </w:p>
    <w:p w:rsidR="00BC4D0D" w:rsidRDefault="00BC4D0D" w:rsidP="00BC4D0D">
      <w:pPr>
        <w:tabs>
          <w:tab w:val="right" w:pos="9072"/>
        </w:tabs>
        <w:spacing w:after="0" w:line="24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:rsidR="00BC4D0D" w:rsidRPr="009A7EDA" w:rsidRDefault="00BC4D0D" w:rsidP="00BC4D0D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:rsidR="002D7F66" w:rsidRDefault="002D7F66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:rsidR="002D7F66" w:rsidRPr="009A7EDA" w:rsidRDefault="002D7F66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:rsidR="002D7F66" w:rsidRPr="006C15B8" w:rsidRDefault="002D7F66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</w:p>
    <w:p w:rsidR="002D7F66" w:rsidRPr="009A7EDA" w:rsidRDefault="002D7F66" w:rsidP="00E52423">
      <w:pPr>
        <w:spacing w:after="0" w:line="240" w:lineRule="auto"/>
        <w:rPr>
          <w:rFonts w:ascii="Verdana" w:eastAsia="Times New Roman" w:hAnsi="Verdana"/>
          <w:sz w:val="15"/>
          <w:szCs w:val="15"/>
          <w:lang w:eastAsia="pl-PL"/>
        </w:rPr>
      </w:pPr>
    </w:p>
    <w:p w:rsidR="002D7F66" w:rsidRPr="009A7EDA" w:rsidRDefault="002D7F66" w:rsidP="00E52423">
      <w:pPr>
        <w:spacing w:after="0" w:line="240" w:lineRule="auto"/>
        <w:jc w:val="both"/>
        <w:rPr>
          <w:rFonts w:ascii="Verdana" w:eastAsia="Times New Roman" w:hAnsi="Verdana"/>
          <w:sz w:val="15"/>
          <w:szCs w:val="15"/>
          <w:lang w:eastAsia="pl-PL"/>
        </w:rPr>
      </w:pPr>
    </w:p>
    <w:p w:rsidR="008B3DD0" w:rsidRDefault="00CB19DF" w:rsidP="008B0AC3">
      <w:pPr>
        <w:spacing w:beforeLines="4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</w:t>
      </w:r>
      <w:r w:rsidR="00FA6EC8">
        <w:rPr>
          <w:rFonts w:ascii="Verdana" w:eastAsia="Times New Roman" w:hAnsi="Verdana"/>
          <w:sz w:val="18"/>
          <w:szCs w:val="18"/>
          <w:lang w:eastAsia="pl-PL"/>
        </w:rPr>
        <w:t xml:space="preserve"> nawiązaniu do pisma o </w:t>
      </w:r>
      <w:proofErr w:type="spellStart"/>
      <w:r w:rsidR="00FA6EC8">
        <w:rPr>
          <w:rFonts w:ascii="Verdana" w:eastAsia="Times New Roman" w:hAnsi="Verdana"/>
          <w:sz w:val="18"/>
          <w:szCs w:val="18"/>
          <w:lang w:eastAsia="pl-PL"/>
        </w:rPr>
        <w:t>sygn</w:t>
      </w:r>
      <w:proofErr w:type="spellEnd"/>
      <w:r w:rsidR="00FA6EC8">
        <w:rPr>
          <w:rFonts w:ascii="Verdana" w:eastAsia="Times New Roman" w:hAnsi="Verdana"/>
          <w:sz w:val="18"/>
          <w:szCs w:val="18"/>
          <w:lang w:eastAsia="pl-PL"/>
        </w:rPr>
        <w:t>…</w:t>
      </w:r>
      <w:r w:rsidR="00C40457">
        <w:rPr>
          <w:rFonts w:ascii="Verdana" w:eastAsia="Times New Roman" w:hAnsi="Verdana"/>
          <w:sz w:val="18"/>
          <w:szCs w:val="18"/>
          <w:lang w:eastAsia="pl-PL"/>
        </w:rPr>
        <w:t>…..</w:t>
      </w:r>
      <w:r w:rsidR="00FA6EC8">
        <w:rPr>
          <w:rFonts w:ascii="Verdana" w:eastAsia="Times New Roman" w:hAnsi="Verdana"/>
          <w:sz w:val="18"/>
          <w:szCs w:val="18"/>
          <w:lang w:eastAsia="pl-PL"/>
        </w:rPr>
        <w:t xml:space="preserve"> z dn. …</w:t>
      </w:r>
      <w:r w:rsidR="00C40457">
        <w:rPr>
          <w:rFonts w:ascii="Verdana" w:eastAsia="Times New Roman" w:hAnsi="Verdana"/>
          <w:sz w:val="18"/>
          <w:szCs w:val="18"/>
          <w:lang w:eastAsia="pl-PL"/>
        </w:rPr>
        <w:t>….</w:t>
      </w:r>
      <w:r w:rsidR="00FA6EC8">
        <w:rPr>
          <w:rFonts w:ascii="Verdana" w:eastAsia="Times New Roman" w:hAnsi="Verdana"/>
          <w:sz w:val="18"/>
          <w:szCs w:val="18"/>
          <w:lang w:eastAsia="pl-PL"/>
        </w:rPr>
        <w:t xml:space="preserve">  u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przejmie informuję, że złożony przez Państwa w dniu </w:t>
      </w:r>
      <w:r w:rsidR="00DB7CD3">
        <w:rPr>
          <w:rFonts w:ascii="Verdana" w:eastAsia="Times New Roman" w:hAnsi="Verdana"/>
          <w:sz w:val="18"/>
          <w:szCs w:val="18"/>
          <w:lang w:eastAsia="pl-PL"/>
        </w:rPr>
        <w:t>…………..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 w Śląskim Centrum Przedsiębiorczości wniosek beneficjenta o płatność  o numerze </w:t>
      </w:r>
      <w:r w:rsidR="002D7F66" w:rsidRPr="001434EB">
        <w:rPr>
          <w:rFonts w:ascii="Verdana" w:eastAsia="Times New Roman" w:hAnsi="Verdana"/>
          <w:noProof/>
          <w:sz w:val="18"/>
          <w:szCs w:val="18"/>
          <w:lang w:eastAsia="pl-PL"/>
        </w:rPr>
        <w:t>WNP-RPSL</w:t>
      </w:r>
      <w:r w:rsidR="00DB7CD3">
        <w:rPr>
          <w:rFonts w:ascii="Verdana" w:eastAsia="Times New Roman" w:hAnsi="Verdana"/>
          <w:noProof/>
          <w:sz w:val="18"/>
          <w:szCs w:val="18"/>
          <w:lang w:eastAsia="pl-PL"/>
        </w:rPr>
        <w:t>………….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 w ramach Umowy o dofinansowanie Projektu nr </w:t>
      </w:r>
      <w:r w:rsidR="002D7F66" w:rsidRPr="001434EB">
        <w:rPr>
          <w:rFonts w:ascii="Verdana" w:eastAsia="Times New Roman" w:hAnsi="Verdana"/>
          <w:noProof/>
          <w:sz w:val="18"/>
          <w:szCs w:val="18"/>
          <w:lang w:eastAsia="pl-PL"/>
        </w:rPr>
        <w:t>UDA-RPSL</w:t>
      </w:r>
      <w:r w:rsidR="00DB7CD3">
        <w:rPr>
          <w:rFonts w:ascii="Verdana" w:eastAsia="Times New Roman" w:hAnsi="Verdana"/>
          <w:noProof/>
          <w:sz w:val="18"/>
          <w:szCs w:val="18"/>
          <w:lang w:eastAsia="pl-PL"/>
        </w:rPr>
        <w:t>…………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 został zaakceptowany, w wyniku czego kwota do wypłaty wynosi: </w:t>
      </w:r>
      <w:r w:rsidR="00DB7CD3">
        <w:rPr>
          <w:rFonts w:ascii="Verdana" w:eastAsia="Times New Roman" w:hAnsi="Verdana"/>
          <w:sz w:val="18"/>
          <w:szCs w:val="18"/>
          <w:lang w:eastAsia="pl-PL"/>
        </w:rPr>
        <w:t>………….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 PLN (</w:t>
      </w:r>
      <w:r w:rsidR="00DB7CD3">
        <w:rPr>
          <w:rFonts w:ascii="Verdana" w:eastAsia="Times New Roman" w:hAnsi="Verdana"/>
          <w:sz w:val="18"/>
          <w:szCs w:val="18"/>
          <w:lang w:eastAsia="pl-PL"/>
        </w:rPr>
        <w:t>słownie</w:t>
      </w:r>
      <w:r w:rsidR="002D7F66" w:rsidRPr="001434EB">
        <w:rPr>
          <w:rFonts w:ascii="Verdana" w:eastAsia="Times New Roman" w:hAnsi="Verdana"/>
          <w:sz w:val="18"/>
          <w:szCs w:val="18"/>
          <w:lang w:eastAsia="pl-PL"/>
        </w:rPr>
        <w:t xml:space="preserve">). </w:t>
      </w:r>
    </w:p>
    <w:p w:rsidR="009A062E" w:rsidRDefault="007074B9" w:rsidP="008B0AC3">
      <w:pPr>
        <w:spacing w:beforeLines="4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E0C92">
        <w:rPr>
          <w:rFonts w:ascii="Verdana" w:eastAsia="Times New Roman" w:hAnsi="Verdana"/>
          <w:sz w:val="18"/>
          <w:szCs w:val="18"/>
          <w:lang w:eastAsia="pl-PL"/>
        </w:rPr>
        <w:t xml:space="preserve">Dnia </w:t>
      </w:r>
      <w:r>
        <w:rPr>
          <w:rFonts w:ascii="Verdana" w:eastAsia="Times New Roman" w:hAnsi="Verdana"/>
          <w:sz w:val="18"/>
          <w:szCs w:val="18"/>
          <w:lang w:eastAsia="pl-PL"/>
        </w:rPr>
        <w:t>………………..</w:t>
      </w:r>
      <w:r w:rsidRPr="006E0C92">
        <w:rPr>
          <w:rFonts w:ascii="Verdana" w:eastAsia="Times New Roman" w:hAnsi="Verdana"/>
          <w:sz w:val="18"/>
          <w:szCs w:val="18"/>
          <w:lang w:eastAsia="pl-PL"/>
        </w:rPr>
        <w:t xml:space="preserve">. została wypłacona kwota </w:t>
      </w:r>
      <w:r>
        <w:rPr>
          <w:rFonts w:ascii="Verdana" w:eastAsia="Times New Roman" w:hAnsi="Verdana"/>
          <w:sz w:val="18"/>
          <w:szCs w:val="18"/>
          <w:lang w:eastAsia="pl-PL"/>
        </w:rPr>
        <w:t>………………..</w:t>
      </w:r>
      <w:r w:rsidRPr="006E0C92">
        <w:rPr>
          <w:rFonts w:ascii="Verdana" w:eastAsia="Times New Roman" w:hAnsi="Verdana"/>
          <w:sz w:val="18"/>
          <w:szCs w:val="18"/>
          <w:lang w:eastAsia="pl-PL"/>
        </w:rPr>
        <w:t xml:space="preserve"> PLN stanowiąca 85% przyznanego dofinansowania (środki europejskie z Europejskiego Funduszu Rozwoju Regionalnego).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:rsidR="00C449AB" w:rsidRPr="00701029" w:rsidRDefault="00C449AB" w:rsidP="008B0AC3">
      <w:pPr>
        <w:spacing w:beforeLines="4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Zgodnie z §</w:t>
      </w:r>
      <w:r w:rsidR="00607328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6446AD">
        <w:rPr>
          <w:rFonts w:ascii="Verdana" w:eastAsia="Times New Roman" w:hAnsi="Verdana"/>
          <w:sz w:val="18"/>
          <w:szCs w:val="18"/>
          <w:lang w:eastAsia="pl-PL"/>
        </w:rPr>
        <w:t xml:space="preserve">&lt;paragraf z umowy&gt; 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7074B9" w:rsidRPr="006E0C92">
        <w:rPr>
          <w:rFonts w:ascii="Verdana" w:eastAsia="Times New Roman" w:hAnsi="Verdana"/>
          <w:sz w:val="18"/>
          <w:szCs w:val="18"/>
          <w:lang w:eastAsia="pl-PL"/>
        </w:rPr>
        <w:t xml:space="preserve">umowy o dofinansowanie, pozostała kwota </w:t>
      </w:r>
      <w:r w:rsidR="006E4385">
        <w:rPr>
          <w:rFonts w:ascii="Verdana" w:eastAsia="Times New Roman" w:hAnsi="Verdana"/>
          <w:sz w:val="18"/>
          <w:szCs w:val="18"/>
          <w:lang w:eastAsia="pl-PL"/>
        </w:rPr>
        <w:t>………………….</w:t>
      </w:r>
      <w:r w:rsidR="007074B9" w:rsidRPr="006E0C92">
        <w:rPr>
          <w:rFonts w:ascii="Verdana" w:eastAsia="Times New Roman" w:hAnsi="Verdana"/>
          <w:sz w:val="18"/>
          <w:szCs w:val="18"/>
          <w:lang w:eastAsia="pl-PL"/>
        </w:rPr>
        <w:t xml:space="preserve"> PLN stanowiąca 15% przyznanego dofinansowania (środki budżetu państwa), </w:t>
      </w:r>
      <w:r w:rsidR="006446AD">
        <w:rPr>
          <w:rFonts w:ascii="Verdana" w:eastAsia="Times New Roman" w:hAnsi="Verdana"/>
          <w:sz w:val="18"/>
          <w:szCs w:val="18"/>
          <w:lang w:eastAsia="pl-PL"/>
        </w:rPr>
        <w:t xml:space="preserve">zostanie przekazana </w:t>
      </w:r>
      <w:r w:rsidR="00607328">
        <w:rPr>
          <w:rFonts w:ascii="Verdana" w:eastAsia="Times New Roman" w:hAnsi="Verdana"/>
          <w:sz w:val="18"/>
          <w:szCs w:val="18"/>
          <w:lang w:eastAsia="pl-PL"/>
        </w:rPr>
        <w:t xml:space="preserve">na Państwa konto </w:t>
      </w:r>
      <w:r w:rsidRPr="006E0C92">
        <w:rPr>
          <w:rFonts w:ascii="Verdana" w:eastAsia="Times New Roman" w:hAnsi="Verdana"/>
          <w:sz w:val="18"/>
          <w:szCs w:val="18"/>
          <w:lang w:eastAsia="pl-PL"/>
        </w:rPr>
        <w:t xml:space="preserve">niezwłocznie </w:t>
      </w:r>
      <w:r w:rsidR="007B4DAD">
        <w:rPr>
          <w:rFonts w:ascii="Verdana" w:eastAsia="Times New Roman" w:hAnsi="Verdana"/>
          <w:sz w:val="18"/>
          <w:szCs w:val="18"/>
          <w:lang w:eastAsia="pl-PL"/>
        </w:rPr>
        <w:br/>
      </w:r>
      <w:r w:rsidR="009879F6">
        <w:rPr>
          <w:rFonts w:ascii="Verdana" w:eastAsia="Times New Roman" w:hAnsi="Verdana"/>
          <w:sz w:val="18"/>
          <w:szCs w:val="18"/>
          <w:lang w:eastAsia="pl-PL"/>
        </w:rPr>
        <w:t>po w</w:t>
      </w:r>
      <w:r w:rsidRPr="006E0C92">
        <w:rPr>
          <w:rFonts w:ascii="Verdana" w:eastAsia="Times New Roman" w:hAnsi="Verdana"/>
          <w:sz w:val="18"/>
          <w:szCs w:val="18"/>
          <w:lang w:eastAsia="pl-PL"/>
        </w:rPr>
        <w:t xml:space="preserve">pływie </w:t>
      </w:r>
      <w:r w:rsidR="00607328">
        <w:rPr>
          <w:rFonts w:ascii="Verdana" w:eastAsia="Times New Roman" w:hAnsi="Verdana"/>
          <w:sz w:val="18"/>
          <w:szCs w:val="18"/>
          <w:lang w:eastAsia="pl-PL"/>
        </w:rPr>
        <w:t>środków na rachunek IP2 RPO WSL, o czym Śląskie Centrum Przedsiębiorczości poinformuje Państwa odrębnym pismem.</w:t>
      </w:r>
    </w:p>
    <w:p w:rsidR="00000000" w:rsidRDefault="008B0AC3" w:rsidP="008B0AC3">
      <w:pPr>
        <w:spacing w:before="96"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2D7F66" w:rsidRDefault="002D7F66" w:rsidP="008B0AC3">
      <w:pPr>
        <w:spacing w:beforeLines="40" w:after="0" w:line="360" w:lineRule="auto"/>
        <w:jc w:val="both"/>
        <w:rPr>
          <w:rFonts w:ascii="Verdana" w:eastAsia="Times New Roman" w:hAnsi="Verdana"/>
          <w:noProof/>
          <w:color w:val="0000FF"/>
          <w:sz w:val="18"/>
          <w:szCs w:val="18"/>
          <w:u w:val="single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W razie dodatkowych pytań dotyczących niniejszej korespondencji proszę kontaktować </w:t>
      </w:r>
      <w:r w:rsidR="009A062E">
        <w:rPr>
          <w:rFonts w:ascii="Verdana" w:eastAsia="Times New Roman" w:hAnsi="Verdana"/>
          <w:sz w:val="18"/>
          <w:szCs w:val="18"/>
          <w:lang w:eastAsia="pl-PL"/>
        </w:rPr>
        <w:br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się z </w:t>
      </w:r>
      <w:r w:rsidRPr="006E215D">
        <w:rPr>
          <w:rFonts w:ascii="Verdana" w:eastAsia="Times New Roman" w:hAnsi="Verdana"/>
          <w:noProof/>
          <w:sz w:val="18"/>
          <w:szCs w:val="18"/>
          <w:lang w:eastAsia="pl-PL"/>
        </w:rPr>
        <w:t>Panią</w:t>
      </w:r>
      <w:r w:rsidR="00293E79">
        <w:rPr>
          <w:rFonts w:ascii="Verdana" w:eastAsia="Times New Roman" w:hAnsi="Verdana"/>
          <w:noProof/>
          <w:sz w:val="18"/>
          <w:szCs w:val="18"/>
          <w:lang w:eastAsia="pl-PL"/>
        </w:rPr>
        <w:t>/Panem</w:t>
      </w:r>
      <w:r w:rsidRPr="006E215D">
        <w:rPr>
          <w:rFonts w:ascii="Verdana" w:eastAsia="Times New Roman" w:hAnsi="Verdana"/>
          <w:noProof/>
          <w:sz w:val="18"/>
          <w:szCs w:val="18"/>
          <w:lang w:eastAsia="pl-PL"/>
        </w:rPr>
        <w:t xml:space="preserve"> </w:t>
      </w:r>
      <w:r w:rsidR="00293E79">
        <w:rPr>
          <w:rFonts w:ascii="Verdana" w:eastAsia="Times New Roman" w:hAnsi="Verdana"/>
          <w:noProof/>
          <w:sz w:val="18"/>
          <w:szCs w:val="18"/>
          <w:lang w:eastAsia="pl-PL"/>
        </w:rPr>
        <w:t>……………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, nr tel.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6E215D">
        <w:rPr>
          <w:rFonts w:ascii="Verdana" w:eastAsia="Times New Roman" w:hAnsi="Verdana"/>
          <w:noProof/>
          <w:sz w:val="18"/>
          <w:szCs w:val="18"/>
          <w:lang w:eastAsia="pl-PL"/>
        </w:rPr>
        <w:t>(032) 74-39-</w:t>
      </w:r>
      <w:r w:rsidR="00293E79">
        <w:rPr>
          <w:rFonts w:ascii="Verdana" w:eastAsia="Times New Roman" w:hAnsi="Verdana"/>
          <w:noProof/>
          <w:sz w:val="18"/>
          <w:szCs w:val="18"/>
          <w:lang w:eastAsia="pl-PL"/>
        </w:rPr>
        <w:t>…..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, adres </w:t>
      </w:r>
      <w:proofErr w:type="spellStart"/>
      <w:r>
        <w:rPr>
          <w:rFonts w:ascii="Verdana" w:eastAsia="Times New Roman" w:hAnsi="Verdana"/>
          <w:sz w:val="18"/>
          <w:szCs w:val="18"/>
          <w:lang w:eastAsia="pl-PL"/>
        </w:rPr>
        <w:t>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proofErr w:type="spellEnd"/>
      <w:r w:rsidR="009879F6">
        <w:rPr>
          <w:rFonts w:ascii="Verdana" w:eastAsia="Times New Roman" w:hAnsi="Verdana"/>
          <w:sz w:val="18"/>
          <w:szCs w:val="18"/>
          <w:lang w:eastAsia="pl-PL"/>
        </w:rPr>
        <w:t>………………………..</w:t>
      </w:r>
    </w:p>
    <w:p w:rsidR="009A062E" w:rsidRDefault="009A062E" w:rsidP="008B0AC3">
      <w:pPr>
        <w:spacing w:beforeLines="40"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2D7F66" w:rsidRDefault="002D7F66" w:rsidP="00AB0886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W korespondencji proszę podawać 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numer umowy 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o dofinansowanie.</w:t>
      </w:r>
    </w:p>
    <w:p w:rsidR="00190CD5" w:rsidRDefault="00190CD5" w:rsidP="00190CD5">
      <w:pPr>
        <w:tabs>
          <w:tab w:val="left" w:pos="357"/>
        </w:tabs>
        <w:spacing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</w:p>
    <w:p w:rsidR="002D7F66" w:rsidRPr="006C15B8" w:rsidRDefault="00190CD5" w:rsidP="00DF4B06">
      <w:pPr>
        <w:tabs>
          <w:tab w:val="left" w:pos="357"/>
        </w:tabs>
        <w:spacing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 w:rsidR="009879F6">
        <w:rPr>
          <w:rFonts w:ascii="Verdana" w:eastAsia="Times New Roman" w:hAnsi="Verdana"/>
          <w:sz w:val="18"/>
          <w:szCs w:val="18"/>
          <w:lang w:eastAsia="pl-PL"/>
        </w:rPr>
        <w:tab/>
      </w:r>
      <w:r w:rsidR="009879F6">
        <w:rPr>
          <w:rFonts w:ascii="Verdana" w:eastAsia="Times New Roman" w:hAnsi="Verdana"/>
          <w:sz w:val="18"/>
          <w:szCs w:val="18"/>
          <w:lang w:eastAsia="pl-PL"/>
        </w:rPr>
        <w:tab/>
      </w:r>
      <w:r w:rsidR="009879F6">
        <w:rPr>
          <w:rFonts w:ascii="Verdana" w:eastAsia="Times New Roman" w:hAnsi="Verdana"/>
          <w:sz w:val="18"/>
          <w:szCs w:val="18"/>
          <w:lang w:eastAsia="pl-PL"/>
        </w:rPr>
        <w:tab/>
      </w:r>
      <w:r w:rsidR="002D7F66" w:rsidRPr="006C15B8">
        <w:rPr>
          <w:rFonts w:ascii="Verdana" w:eastAsia="Times New Roman" w:hAnsi="Verdana"/>
          <w:sz w:val="18"/>
          <w:szCs w:val="18"/>
          <w:lang w:eastAsia="pl-PL"/>
        </w:rPr>
        <w:t>Z poważaniem</w:t>
      </w:r>
    </w:p>
    <w:sectPr w:rsidR="002D7F66" w:rsidRPr="006C15B8" w:rsidSect="00F37C3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077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25E" w:rsidRDefault="00C1225E" w:rsidP="00FA32E4">
      <w:pPr>
        <w:spacing w:after="0" w:line="240" w:lineRule="auto"/>
      </w:pPr>
      <w:r>
        <w:separator/>
      </w:r>
    </w:p>
  </w:endnote>
  <w:endnote w:type="continuationSeparator" w:id="1">
    <w:p w:rsidR="00C1225E" w:rsidRDefault="00C1225E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25E" w:rsidRPr="00D50232" w:rsidRDefault="00C1225E" w:rsidP="00263AC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  <w:p w:rsidR="00C1225E" w:rsidRDefault="00C1225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25E" w:rsidRPr="00D50232" w:rsidRDefault="00C1225E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1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25E" w:rsidRDefault="00C1225E" w:rsidP="00FA32E4">
      <w:pPr>
        <w:spacing w:after="0" w:line="240" w:lineRule="auto"/>
      </w:pPr>
      <w:r>
        <w:separator/>
      </w:r>
    </w:p>
  </w:footnote>
  <w:footnote w:type="continuationSeparator" w:id="1">
    <w:p w:rsidR="00C1225E" w:rsidRDefault="00C1225E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25E" w:rsidRDefault="00C1225E" w:rsidP="000C5273">
    <w:pPr>
      <w:pStyle w:val="Nagwek"/>
      <w:jc w:val="right"/>
      <w:rPr>
        <w:noProof/>
        <w:lang w:eastAsia="pl-PL"/>
      </w:rPr>
    </w:pPr>
  </w:p>
  <w:p w:rsidR="00C1225E" w:rsidRDefault="00C1225E" w:rsidP="000C5273">
    <w:pPr>
      <w:pStyle w:val="Nagwek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25E" w:rsidRDefault="00C1225E" w:rsidP="00F37C32">
    <w:pPr>
      <w:pStyle w:val="Nagwek"/>
      <w:jc w:val="right"/>
    </w:pPr>
    <w:r w:rsidRPr="00F37C32">
      <w:rPr>
        <w:noProof/>
        <w:lang w:eastAsia="pl-PL"/>
      </w:rPr>
      <w:drawing>
        <wp:inline distT="0" distB="0" distL="0" distR="0">
          <wp:extent cx="4631690" cy="51816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1690" cy="518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trackRevisions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0"/>
    <w:footnote w:id="1"/>
  </w:footnotePr>
  <w:endnotePr>
    <w:endnote w:id="0"/>
    <w:endnote w:id="1"/>
  </w:endnotePr>
  <w:compat/>
  <w:rsids>
    <w:rsidRoot w:val="0038566A"/>
    <w:rsid w:val="0006232C"/>
    <w:rsid w:val="0006664E"/>
    <w:rsid w:val="000A10F1"/>
    <w:rsid w:val="000B3235"/>
    <w:rsid w:val="000B35EB"/>
    <w:rsid w:val="000C0102"/>
    <w:rsid w:val="000C2A21"/>
    <w:rsid w:val="000C5273"/>
    <w:rsid w:val="00106CD9"/>
    <w:rsid w:val="001109A5"/>
    <w:rsid w:val="001142FD"/>
    <w:rsid w:val="0012009E"/>
    <w:rsid w:val="0012372B"/>
    <w:rsid w:val="00125359"/>
    <w:rsid w:val="00125691"/>
    <w:rsid w:val="001324C1"/>
    <w:rsid w:val="001434EB"/>
    <w:rsid w:val="00147DE9"/>
    <w:rsid w:val="001518A9"/>
    <w:rsid w:val="00153142"/>
    <w:rsid w:val="001549A3"/>
    <w:rsid w:val="001706AF"/>
    <w:rsid w:val="00175FF0"/>
    <w:rsid w:val="0018301C"/>
    <w:rsid w:val="0018465A"/>
    <w:rsid w:val="00190422"/>
    <w:rsid w:val="00190CD5"/>
    <w:rsid w:val="001978F1"/>
    <w:rsid w:val="001A22A1"/>
    <w:rsid w:val="001A4ED8"/>
    <w:rsid w:val="001A6A4B"/>
    <w:rsid w:val="001B0E9F"/>
    <w:rsid w:val="001B3AB7"/>
    <w:rsid w:val="001D3846"/>
    <w:rsid w:val="001D596B"/>
    <w:rsid w:val="001E25B0"/>
    <w:rsid w:val="0020232A"/>
    <w:rsid w:val="00205892"/>
    <w:rsid w:val="00206BB4"/>
    <w:rsid w:val="00207133"/>
    <w:rsid w:val="002210E7"/>
    <w:rsid w:val="00235DD0"/>
    <w:rsid w:val="00247E2C"/>
    <w:rsid w:val="00263ACD"/>
    <w:rsid w:val="002708EC"/>
    <w:rsid w:val="00272964"/>
    <w:rsid w:val="002819D2"/>
    <w:rsid w:val="00282BDB"/>
    <w:rsid w:val="00290C31"/>
    <w:rsid w:val="00293E79"/>
    <w:rsid w:val="002A6B8A"/>
    <w:rsid w:val="002B4441"/>
    <w:rsid w:val="002B581D"/>
    <w:rsid w:val="002B62E9"/>
    <w:rsid w:val="002C75E4"/>
    <w:rsid w:val="002D7F66"/>
    <w:rsid w:val="00336206"/>
    <w:rsid w:val="00344C27"/>
    <w:rsid w:val="00363D2E"/>
    <w:rsid w:val="00375336"/>
    <w:rsid w:val="00380397"/>
    <w:rsid w:val="0038566A"/>
    <w:rsid w:val="003A0175"/>
    <w:rsid w:val="003D0057"/>
    <w:rsid w:val="003F02E6"/>
    <w:rsid w:val="003F5889"/>
    <w:rsid w:val="00403B9E"/>
    <w:rsid w:val="00405F00"/>
    <w:rsid w:val="00412748"/>
    <w:rsid w:val="004525FF"/>
    <w:rsid w:val="00466CAD"/>
    <w:rsid w:val="00496A8E"/>
    <w:rsid w:val="004A0D59"/>
    <w:rsid w:val="004B098A"/>
    <w:rsid w:val="004B3984"/>
    <w:rsid w:val="004B6CE2"/>
    <w:rsid w:val="004C6A96"/>
    <w:rsid w:val="00505A41"/>
    <w:rsid w:val="00506399"/>
    <w:rsid w:val="00523900"/>
    <w:rsid w:val="00533AEA"/>
    <w:rsid w:val="00542B1C"/>
    <w:rsid w:val="0054400A"/>
    <w:rsid w:val="005452F7"/>
    <w:rsid w:val="005724A6"/>
    <w:rsid w:val="00574AF3"/>
    <w:rsid w:val="00590834"/>
    <w:rsid w:val="005A159D"/>
    <w:rsid w:val="005A4E48"/>
    <w:rsid w:val="005A6EDF"/>
    <w:rsid w:val="005B4B32"/>
    <w:rsid w:val="005C18EC"/>
    <w:rsid w:val="005D6CC8"/>
    <w:rsid w:val="005E7CF9"/>
    <w:rsid w:val="005F4136"/>
    <w:rsid w:val="00602051"/>
    <w:rsid w:val="00607328"/>
    <w:rsid w:val="00610432"/>
    <w:rsid w:val="00615C86"/>
    <w:rsid w:val="00622AC4"/>
    <w:rsid w:val="006368EB"/>
    <w:rsid w:val="006446AD"/>
    <w:rsid w:val="006447C5"/>
    <w:rsid w:val="00645213"/>
    <w:rsid w:val="00646756"/>
    <w:rsid w:val="00660104"/>
    <w:rsid w:val="00663EB4"/>
    <w:rsid w:val="00666561"/>
    <w:rsid w:val="00684A37"/>
    <w:rsid w:val="00686669"/>
    <w:rsid w:val="00695F44"/>
    <w:rsid w:val="006B1F5A"/>
    <w:rsid w:val="006C15B8"/>
    <w:rsid w:val="006C3341"/>
    <w:rsid w:val="006E007D"/>
    <w:rsid w:val="006E4385"/>
    <w:rsid w:val="006E7595"/>
    <w:rsid w:val="006F4F3C"/>
    <w:rsid w:val="00701029"/>
    <w:rsid w:val="007074B9"/>
    <w:rsid w:val="00721F3A"/>
    <w:rsid w:val="00731F22"/>
    <w:rsid w:val="00780951"/>
    <w:rsid w:val="007859C0"/>
    <w:rsid w:val="00791D16"/>
    <w:rsid w:val="00794F84"/>
    <w:rsid w:val="007B47DD"/>
    <w:rsid w:val="007B4DAD"/>
    <w:rsid w:val="007B57A1"/>
    <w:rsid w:val="007B5B91"/>
    <w:rsid w:val="007C3594"/>
    <w:rsid w:val="007C60BF"/>
    <w:rsid w:val="007D0DB2"/>
    <w:rsid w:val="007D3F5A"/>
    <w:rsid w:val="007E29B6"/>
    <w:rsid w:val="0084290F"/>
    <w:rsid w:val="00852471"/>
    <w:rsid w:val="008664C8"/>
    <w:rsid w:val="00872206"/>
    <w:rsid w:val="008771FE"/>
    <w:rsid w:val="008A3949"/>
    <w:rsid w:val="008A4A57"/>
    <w:rsid w:val="008B0AC3"/>
    <w:rsid w:val="008B3DD0"/>
    <w:rsid w:val="008C3D3E"/>
    <w:rsid w:val="008D3EE3"/>
    <w:rsid w:val="008D73B1"/>
    <w:rsid w:val="009076A7"/>
    <w:rsid w:val="009146B8"/>
    <w:rsid w:val="009379D3"/>
    <w:rsid w:val="0094493D"/>
    <w:rsid w:val="009879F6"/>
    <w:rsid w:val="00990B05"/>
    <w:rsid w:val="00997A3C"/>
    <w:rsid w:val="009A062E"/>
    <w:rsid w:val="009A6BE2"/>
    <w:rsid w:val="009A7EDA"/>
    <w:rsid w:val="009C06C6"/>
    <w:rsid w:val="009C1B4D"/>
    <w:rsid w:val="009C1D08"/>
    <w:rsid w:val="009C6E6C"/>
    <w:rsid w:val="009C72BE"/>
    <w:rsid w:val="009D410D"/>
    <w:rsid w:val="009D54F1"/>
    <w:rsid w:val="009D6AA0"/>
    <w:rsid w:val="009E107C"/>
    <w:rsid w:val="009E77D7"/>
    <w:rsid w:val="00A00D3B"/>
    <w:rsid w:val="00A36D89"/>
    <w:rsid w:val="00A41982"/>
    <w:rsid w:val="00A446D8"/>
    <w:rsid w:val="00A53041"/>
    <w:rsid w:val="00A70FBC"/>
    <w:rsid w:val="00A747D8"/>
    <w:rsid w:val="00AA4883"/>
    <w:rsid w:val="00AB0457"/>
    <w:rsid w:val="00AB0886"/>
    <w:rsid w:val="00AC33C8"/>
    <w:rsid w:val="00AC4E11"/>
    <w:rsid w:val="00AD29B3"/>
    <w:rsid w:val="00AF021F"/>
    <w:rsid w:val="00AF281C"/>
    <w:rsid w:val="00AF564F"/>
    <w:rsid w:val="00B0632F"/>
    <w:rsid w:val="00B124DB"/>
    <w:rsid w:val="00B125EE"/>
    <w:rsid w:val="00B13858"/>
    <w:rsid w:val="00B21F7E"/>
    <w:rsid w:val="00B24D78"/>
    <w:rsid w:val="00B337CA"/>
    <w:rsid w:val="00B37F57"/>
    <w:rsid w:val="00B45756"/>
    <w:rsid w:val="00B56E28"/>
    <w:rsid w:val="00B64CF2"/>
    <w:rsid w:val="00B71EB9"/>
    <w:rsid w:val="00B94DD4"/>
    <w:rsid w:val="00BB15D7"/>
    <w:rsid w:val="00BC42AF"/>
    <w:rsid w:val="00BC4D0D"/>
    <w:rsid w:val="00BC5E49"/>
    <w:rsid w:val="00C01918"/>
    <w:rsid w:val="00C1225E"/>
    <w:rsid w:val="00C25620"/>
    <w:rsid w:val="00C34CBA"/>
    <w:rsid w:val="00C355C7"/>
    <w:rsid w:val="00C40457"/>
    <w:rsid w:val="00C449AB"/>
    <w:rsid w:val="00C53F1A"/>
    <w:rsid w:val="00C54F8D"/>
    <w:rsid w:val="00C74D7A"/>
    <w:rsid w:val="00C86035"/>
    <w:rsid w:val="00CB13FE"/>
    <w:rsid w:val="00CB19DF"/>
    <w:rsid w:val="00CD5E14"/>
    <w:rsid w:val="00D001EB"/>
    <w:rsid w:val="00D02840"/>
    <w:rsid w:val="00D074B7"/>
    <w:rsid w:val="00D17492"/>
    <w:rsid w:val="00D22F76"/>
    <w:rsid w:val="00D3184C"/>
    <w:rsid w:val="00D50232"/>
    <w:rsid w:val="00D645B2"/>
    <w:rsid w:val="00D675E7"/>
    <w:rsid w:val="00D71D98"/>
    <w:rsid w:val="00D73E82"/>
    <w:rsid w:val="00D771AD"/>
    <w:rsid w:val="00D95179"/>
    <w:rsid w:val="00DA341D"/>
    <w:rsid w:val="00DA553F"/>
    <w:rsid w:val="00DB7CD3"/>
    <w:rsid w:val="00DD217F"/>
    <w:rsid w:val="00DD48AA"/>
    <w:rsid w:val="00DF4B06"/>
    <w:rsid w:val="00DF7377"/>
    <w:rsid w:val="00E5185A"/>
    <w:rsid w:val="00E519F7"/>
    <w:rsid w:val="00E51B5E"/>
    <w:rsid w:val="00E52423"/>
    <w:rsid w:val="00E56D48"/>
    <w:rsid w:val="00E643B8"/>
    <w:rsid w:val="00E725E9"/>
    <w:rsid w:val="00E86DA8"/>
    <w:rsid w:val="00E94395"/>
    <w:rsid w:val="00EA17DB"/>
    <w:rsid w:val="00EE7169"/>
    <w:rsid w:val="00F10753"/>
    <w:rsid w:val="00F209E8"/>
    <w:rsid w:val="00F25F50"/>
    <w:rsid w:val="00F3399C"/>
    <w:rsid w:val="00F37C32"/>
    <w:rsid w:val="00F41E7F"/>
    <w:rsid w:val="00F42F13"/>
    <w:rsid w:val="00F65A97"/>
    <w:rsid w:val="00F67DDD"/>
    <w:rsid w:val="00F83FA9"/>
    <w:rsid w:val="00F84EBC"/>
    <w:rsid w:val="00F94A3B"/>
    <w:rsid w:val="00FA2B81"/>
    <w:rsid w:val="00FA32E4"/>
    <w:rsid w:val="00FA6EC8"/>
    <w:rsid w:val="00FC0A2F"/>
    <w:rsid w:val="00FC0FCB"/>
    <w:rsid w:val="00FC336D"/>
    <w:rsid w:val="00FF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1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1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17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5AC10-D30A-4BC4-AD8A-323A9493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</Template>
  <TotalTime>3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beata.wistuba</cp:lastModifiedBy>
  <cp:revision>5</cp:revision>
  <cp:lastPrinted>2011-05-31T05:59:00Z</cp:lastPrinted>
  <dcterms:created xsi:type="dcterms:W3CDTF">2012-02-28T13:51:00Z</dcterms:created>
  <dcterms:modified xsi:type="dcterms:W3CDTF">2012-08-03T07:56:00Z</dcterms:modified>
</cp:coreProperties>
</file>